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CE3D3" w14:textId="26FE6B28"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74BE6">
        <w:rPr>
          <w:rFonts w:ascii="Arial" w:hAnsi="Arial" w:cs="Arial"/>
          <w:szCs w:val="24"/>
          <w:lang w:val="pt-BR" w:eastAsia="ja-JP"/>
        </w:rPr>
        <w:t>10.7</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03F2D41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C4C6C" w:rsidRPr="002C4C6C">
        <w:rPr>
          <w:rFonts w:ascii="Arial" w:hAnsi="Arial" w:cs="Arial"/>
          <w:b/>
          <w:szCs w:val="24"/>
          <w:lang w:val="en-US" w:eastAsia="ja-JP"/>
        </w:rPr>
        <w:t>pCR26.955: Reference Sequences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EEBF68A" w14:textId="0971A339" w:rsidR="00D04D5F" w:rsidRDefault="00910537" w:rsidP="00E46964">
      <w:pPr>
        <w:rPr>
          <w:lang w:val="en-US"/>
        </w:rPr>
      </w:pPr>
      <w:r>
        <w:rPr>
          <w:lang w:val="en-US"/>
        </w:rPr>
        <w:t>First set of r</w:t>
      </w:r>
      <w:r w:rsidR="002327AF">
        <w:rPr>
          <w:lang w:val="en-US"/>
        </w:rPr>
        <w:t xml:space="preserve">eference Sequences </w:t>
      </w:r>
      <w:r>
        <w:rPr>
          <w:lang w:val="en-US"/>
        </w:rPr>
        <w:t>have</w:t>
      </w:r>
      <w:r w:rsidR="002327AF">
        <w:rPr>
          <w:lang w:val="en-US"/>
        </w:rPr>
        <w:t xml:space="preserve"> been uploaded.</w:t>
      </w:r>
    </w:p>
    <w:p w14:paraId="72FFF297" w14:textId="197329EC" w:rsidR="00C601A9" w:rsidRDefault="002327AF" w:rsidP="003B0B04">
      <w:pPr>
        <w:pStyle w:val="Heading1"/>
        <w:numPr>
          <w:ilvl w:val="0"/>
          <w:numId w:val="3"/>
        </w:numPr>
      </w:pPr>
      <w:r>
        <w:t>Status</w:t>
      </w:r>
      <w:r w:rsidR="00297A6A">
        <w:t xml:space="preserve"> Reference Sequences</w:t>
      </w:r>
    </w:p>
    <w:p w14:paraId="50270B95" w14:textId="0DBB5758" w:rsidR="002327AF" w:rsidRPr="002327AF" w:rsidRDefault="002327AF" w:rsidP="002327AF">
      <w:pPr>
        <w:rPr>
          <w:sz w:val="22"/>
          <w:lang w:val="en-US"/>
        </w:rPr>
      </w:pPr>
      <w:r>
        <w:t xml:space="preserve">A first set of reference sequences have been uploaded here </w:t>
      </w:r>
      <w:hyperlink r:id="rId11" w:history="1">
        <w:r>
          <w:rPr>
            <w:rStyle w:val="Hyperlink"/>
          </w:rPr>
          <w:t>http://dash.akamaized.net/WAVE/3GPP/5GVideo/ReferenceSequences/</w:t>
        </w:r>
      </w:hyperlink>
      <w:r>
        <w:t>.</w:t>
      </w:r>
    </w:p>
    <w:p w14:paraId="24DB89E0" w14:textId="27B9BF0C" w:rsidR="002327AF" w:rsidRDefault="002327AF" w:rsidP="002327AF">
      <w:r>
        <w:t xml:space="preserve">It addresses all issues for reference content here: </w:t>
      </w:r>
      <w:hyperlink r:id="rId12" w:history="1">
        <w:r>
          <w:rPr>
            <w:rStyle w:val="Hyperlink"/>
          </w:rPr>
          <w:t>https://github.com/haudiobe/5G-Video-Content/issues</w:t>
        </w:r>
      </w:hyperlink>
    </w:p>
    <w:p w14:paraId="14C0000F" w14:textId="299B0677" w:rsidR="002327AF" w:rsidRDefault="002327AF" w:rsidP="002327AF">
      <w:r>
        <w:t xml:space="preserve">Please </w:t>
      </w:r>
    </w:p>
    <w:p w14:paraId="24CF0582" w14:textId="46DA77E8" w:rsidR="002327AF" w:rsidRDefault="002327AF" w:rsidP="002327AF">
      <w:pPr>
        <w:pStyle w:val="ListParagraph"/>
        <w:numPr>
          <w:ilvl w:val="0"/>
          <w:numId w:val="45"/>
        </w:numPr>
        <w:contextualSpacing w:val="0"/>
        <w:rPr>
          <w:rFonts w:eastAsia="Times New Roman"/>
        </w:rPr>
      </w:pPr>
      <w:r>
        <w:rPr>
          <w:rFonts w:eastAsia="Times New Roman"/>
        </w:rPr>
        <w:t xml:space="preserve">Verify the </w:t>
      </w:r>
      <w:r w:rsidR="00910537">
        <w:rPr>
          <w:rFonts w:eastAsia="Times New Roman"/>
        </w:rPr>
        <w:t>sequences</w:t>
      </w:r>
      <w:r>
        <w:rPr>
          <w:rFonts w:eastAsia="Times New Roman"/>
        </w:rPr>
        <w:t xml:space="preserve"> and check if you have any questions</w:t>
      </w:r>
    </w:p>
    <w:p w14:paraId="39B3D6D7" w14:textId="4A897921" w:rsidR="002327AF" w:rsidRPr="002327AF" w:rsidRDefault="002327AF" w:rsidP="002327AF">
      <w:pPr>
        <w:pStyle w:val="ListParagraph"/>
        <w:numPr>
          <w:ilvl w:val="0"/>
          <w:numId w:val="45"/>
        </w:numPr>
        <w:contextualSpacing w:val="0"/>
        <w:rPr>
          <w:rFonts w:eastAsia="Times New Roman"/>
        </w:rPr>
      </w:pPr>
      <w:r>
        <w:rPr>
          <w:rFonts w:eastAsia="Times New Roman"/>
        </w:rPr>
        <w:t xml:space="preserve">Submit new issues for new reference sequences </w:t>
      </w:r>
      <w:hyperlink r:id="rId13" w:history="1">
        <w:r>
          <w:rPr>
            <w:rStyle w:val="Hyperlink"/>
            <w:rFonts w:eastAsia="Times New Roman"/>
          </w:rPr>
          <w:t>https://github.com/haudiobe/5G-Video-Content/issues/new?assignees=&amp;labels=request&amp;template=reference_sequence.md&amp;title=</w:t>
        </w:r>
      </w:hyperlink>
    </w:p>
    <w:p w14:paraId="56E62DA8" w14:textId="77777777" w:rsidR="002327AF" w:rsidRDefault="002327AF" w:rsidP="002327AF"/>
    <w:p w14:paraId="4345D484" w14:textId="5FC65636" w:rsidR="002327AF" w:rsidRDefault="002327AF" w:rsidP="002327AF">
      <w:r>
        <w:t>Each of the sequences include</w:t>
      </w:r>
    </w:p>
    <w:p w14:paraId="68F6A0B2" w14:textId="77777777" w:rsidR="002327AF" w:rsidRDefault="002327AF" w:rsidP="002327AF">
      <w:pPr>
        <w:pStyle w:val="ListParagraph"/>
        <w:numPr>
          <w:ilvl w:val="0"/>
          <w:numId w:val="46"/>
        </w:numPr>
        <w:contextualSpacing w:val="0"/>
        <w:rPr>
          <w:rFonts w:eastAsia="Times New Roman"/>
        </w:rPr>
      </w:pPr>
      <w:r>
        <w:rPr>
          <w:rFonts w:eastAsia="Times New Roman"/>
        </w:rPr>
        <w:t>Json</w:t>
      </w:r>
    </w:p>
    <w:p w14:paraId="587FB736" w14:textId="77777777" w:rsidR="002327AF" w:rsidRDefault="002327AF" w:rsidP="002327AF">
      <w:pPr>
        <w:pStyle w:val="ListParagraph"/>
        <w:numPr>
          <w:ilvl w:val="0"/>
          <w:numId w:val="46"/>
        </w:numPr>
        <w:contextualSpacing w:val="0"/>
        <w:rPr>
          <w:rFonts w:eastAsia="Times New Roman"/>
        </w:rPr>
      </w:pPr>
      <w:r>
        <w:rPr>
          <w:rFonts w:eastAsia="Times New Roman"/>
        </w:rPr>
        <w:t>Yuv</w:t>
      </w:r>
    </w:p>
    <w:p w14:paraId="36A477B2" w14:textId="77777777" w:rsidR="002327AF" w:rsidRDefault="002327AF" w:rsidP="002327AF">
      <w:pPr>
        <w:pStyle w:val="ListParagraph"/>
        <w:numPr>
          <w:ilvl w:val="0"/>
          <w:numId w:val="46"/>
        </w:numPr>
        <w:contextualSpacing w:val="0"/>
        <w:rPr>
          <w:rFonts w:eastAsia="Times New Roman"/>
        </w:rPr>
      </w:pPr>
      <w:r>
        <w:rPr>
          <w:rFonts w:eastAsia="Times New Roman"/>
        </w:rPr>
        <w:t>Png thumbnail</w:t>
      </w:r>
    </w:p>
    <w:p w14:paraId="728D2155" w14:textId="66F48A4C" w:rsidR="002327AF" w:rsidRPr="002327AF" w:rsidRDefault="002327AF" w:rsidP="002327AF">
      <w:pPr>
        <w:pStyle w:val="ListParagraph"/>
        <w:numPr>
          <w:ilvl w:val="0"/>
          <w:numId w:val="46"/>
        </w:numPr>
        <w:contextualSpacing w:val="0"/>
        <w:rPr>
          <w:rFonts w:eastAsia="Times New Roman"/>
        </w:rPr>
      </w:pPr>
      <w:r>
        <w:rPr>
          <w:rFonts w:eastAsia="Times New Roman"/>
        </w:rPr>
        <w:t>Mp4 preview</w:t>
      </w:r>
    </w:p>
    <w:p w14:paraId="419404DE" w14:textId="336A8CC4" w:rsidR="00133DA1" w:rsidRDefault="00133DA1" w:rsidP="002327AF"/>
    <w:p w14:paraId="240248F5" w14:textId="7DEE8E99" w:rsidR="00910537" w:rsidRDefault="00910537" w:rsidP="00910537">
      <w:pPr>
        <w:pStyle w:val="HTMLPreformatted"/>
        <w:rPr>
          <w:color w:val="000000"/>
        </w:rPr>
      </w:pPr>
      <w:r>
        <w:rPr>
          <w:noProof/>
          <w:color w:val="000000"/>
        </w:rPr>
        <mc:AlternateContent>
          <mc:Choice Requires="wps">
            <w:drawing>
              <wp:inline distT="0" distB="0" distL="0" distR="0" wp14:anchorId="0D01A509" wp14:editId="2019195B">
                <wp:extent cx="304800" cy="304800"/>
                <wp:effectExtent l="0" t="0" r="0" b="0"/>
                <wp:docPr id="23" name="Rectangle 2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8C1B2" id="Rectangle 2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JmMDI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4" w:history="1">
        <w:r>
          <w:rPr>
            <w:rStyle w:val="Hyperlink"/>
          </w:rPr>
          <w:t>AOV /</w:t>
        </w:r>
      </w:hyperlink>
      <w:r>
        <w:rPr>
          <w:color w:val="000000"/>
        </w:rPr>
        <w:t xml:space="preserve">                               18-Dec-2020 07:53 -  </w:t>
      </w:r>
    </w:p>
    <w:p w14:paraId="06B5981A" w14:textId="03895C05"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1324FB80" wp14:editId="12989B45">
                <wp:extent cx="304800" cy="304800"/>
                <wp:effectExtent l="0" t="0" r="0" b="0"/>
                <wp:docPr id="22" name="Rectangle 2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71661D" id="Rectangle 2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LF7Ks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5" w:history="1">
        <w:r>
          <w:rPr>
            <w:rStyle w:val="Hyperlink"/>
          </w:rPr>
          <w:t>Baolei-Balloon /</w:t>
        </w:r>
      </w:hyperlink>
      <w:r>
        <w:rPr>
          <w:color w:val="000000"/>
        </w:rPr>
        <w:t xml:space="preserve">                    18-Dec-2020 07:56 -  </w:t>
      </w:r>
    </w:p>
    <w:p w14:paraId="7F98E0A7" w14:textId="411C43F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CD11DF1" wp14:editId="4C24F6C8">
                <wp:extent cx="304800" cy="304800"/>
                <wp:effectExtent l="0" t="0" r="0" b="0"/>
                <wp:docPr id="21" name="Rectangle 2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3AC45B" id="Rectangle 2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ED9w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MliQQP3AQAA1AMAAA4AAAAAAAAAAAAAAAAALgIAAGRycy9l&#10;Mm9Eb2MueG1sUEsBAi0AFAAGAAgAAAAhAEyg6SzYAAAAAwEAAA8AAAAAAAAAAAAAAAAAUQQAAGRy&#10;cy9kb3ducmV2LnhtbFBLBQYAAAAABAAEAPMAAABWBQAAAAA=&#10;" filled="f" stroked="f">
                <o:lock v:ext="edit" aspectratio="t"/>
                <w10:anchorlock/>
              </v:rect>
            </w:pict>
          </mc:Fallback>
        </mc:AlternateContent>
      </w:r>
      <w:r>
        <w:rPr>
          <w:color w:val="000000"/>
        </w:rPr>
        <w:t xml:space="preserve"> </w:t>
      </w:r>
      <w:hyperlink r:id="rId16" w:history="1">
        <w:r>
          <w:rPr>
            <w:rStyle w:val="Hyperlink"/>
          </w:rPr>
          <w:t>Baolei-Man /</w:t>
        </w:r>
      </w:hyperlink>
      <w:r>
        <w:rPr>
          <w:color w:val="000000"/>
        </w:rPr>
        <w:t xml:space="preserve">                        18-Dec-2020 07:55 -  </w:t>
      </w:r>
    </w:p>
    <w:p w14:paraId="26EF6440" w14:textId="0031F3E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4D76621E" wp14:editId="1FB1B9CF">
                <wp:extent cx="304800" cy="304800"/>
                <wp:effectExtent l="0" t="0" r="0" b="0"/>
                <wp:docPr id="20" name="Rectangle 20"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DEF939" id="Rectangle 20"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4ZVnQ/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7" w:history="1">
        <w:r>
          <w:rPr>
            <w:rStyle w:val="Hyperlink"/>
          </w:rPr>
          <w:t>Baolei-Woman /</w:t>
        </w:r>
      </w:hyperlink>
      <w:r>
        <w:rPr>
          <w:color w:val="000000"/>
        </w:rPr>
        <w:t xml:space="preserve">                      18-Dec-2020 07:55 -  </w:t>
      </w:r>
    </w:p>
    <w:p w14:paraId="48E5AF36" w14:textId="629DC7A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19F023F" wp14:editId="24DA37DC">
                <wp:extent cx="304800" cy="304800"/>
                <wp:effectExtent l="0" t="0" r="0" b="0"/>
                <wp:docPr id="19" name="Rectangle 19"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5D0AAC" id="Rectangle 19"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XUP7M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8" w:history="1">
        <w:r>
          <w:rPr>
            <w:rStyle w:val="Hyperlink"/>
          </w:rPr>
          <w:t>Baolei-Yard /</w:t>
        </w:r>
      </w:hyperlink>
      <w:r>
        <w:rPr>
          <w:color w:val="000000"/>
        </w:rPr>
        <w:t xml:space="preserve">                       05-Jan-2021 07:30 -  </w:t>
      </w:r>
    </w:p>
    <w:p w14:paraId="2E7F7ACB" w14:textId="379DDBE7"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C26138F" wp14:editId="74E606C0">
                <wp:extent cx="304800" cy="304800"/>
                <wp:effectExtent l="0" t="0" r="0" b="0"/>
                <wp:docPr id="18" name="Rectangle 18"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DB6600" id="Rectangle 18"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N1x9gEAANQ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dbTdc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19" w:history="1">
        <w:r>
          <w:rPr>
            <w:rStyle w:val="Hyperlink"/>
          </w:rPr>
          <w:t>GraphicsMixSimple-4K-10bit /</w:t>
        </w:r>
      </w:hyperlink>
      <w:r>
        <w:rPr>
          <w:color w:val="000000"/>
        </w:rPr>
        <w:t xml:space="preserve">        07-Jan-2021 01:19 -  </w:t>
      </w:r>
    </w:p>
    <w:p w14:paraId="6B967EDB" w14:textId="61298558" w:rsidR="00910537" w:rsidRDefault="00910537" w:rsidP="00910537">
      <w:pPr>
        <w:pStyle w:val="HTMLPreformatted"/>
        <w:rPr>
          <w:color w:val="000000"/>
        </w:rPr>
      </w:pPr>
      <w:r>
        <w:rPr>
          <w:color w:val="000000"/>
        </w:rPr>
        <w:lastRenderedPageBreak/>
        <w:t xml:space="preserve"> </w:t>
      </w:r>
      <w:r>
        <w:rPr>
          <w:noProof/>
          <w:color w:val="000000"/>
        </w:rPr>
        <mc:AlternateContent>
          <mc:Choice Requires="wps">
            <w:drawing>
              <wp:inline distT="0" distB="0" distL="0" distR="0" wp14:anchorId="3BC94BA3" wp14:editId="5245F735">
                <wp:extent cx="304800" cy="304800"/>
                <wp:effectExtent l="0" t="0" r="0" b="0"/>
                <wp:docPr id="17" name="Rectangle 17"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78BD1" id="Rectangle 17"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b8T4B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0" w:history="1">
        <w:r>
          <w:rPr>
            <w:rStyle w:val="Hyperlink"/>
          </w:rPr>
          <w:t>GraphicsMixSimple-4K-8bit /</w:t>
        </w:r>
      </w:hyperlink>
      <w:r>
        <w:rPr>
          <w:color w:val="000000"/>
        </w:rPr>
        <w:t xml:space="preserve">         06-Jan-2021 18:33 -  </w:t>
      </w:r>
    </w:p>
    <w:p w14:paraId="078D91D8" w14:textId="2CF10522"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34677B44" wp14:editId="6876B455">
                <wp:extent cx="304800" cy="304800"/>
                <wp:effectExtent l="0" t="0" r="0" b="0"/>
                <wp:docPr id="16" name="Rectangle 16"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AE6B8A" id="Rectangle 16"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RzPeR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1" w:history="1">
        <w:r>
          <w:rPr>
            <w:rStyle w:val="Hyperlink"/>
          </w:rPr>
          <w:t>GraphicsMixSimple-FullHD-10bit /</w:t>
        </w:r>
      </w:hyperlink>
      <w:r>
        <w:rPr>
          <w:color w:val="000000"/>
        </w:rPr>
        <w:t xml:space="preserve">   04-Jan-2021 09:18 -  </w:t>
      </w:r>
    </w:p>
    <w:p w14:paraId="5D20CFBA" w14:textId="1FC8C4BE"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0F0AB63" wp14:editId="6A7B85CC">
                <wp:extent cx="304800" cy="304800"/>
                <wp:effectExtent l="0" t="0" r="0" b="0"/>
                <wp:docPr id="15" name="Rectangle 15"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DCA0E9" id="Rectangle 15"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WG9gEAANQDAAAOAAAAZHJzL2Uyb0RvYy54bWysU02P0zAQvSPxHyzfadLSh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Xh2F1I41fOM&#10;Hlk15ZrOiBirDGkW7Ovq7vFblGvwVPCrJ/+AsWHy96C/k3Bw0/Ijc02enzMcox1DiDC0RlXMexoh&#10;smcY0SFGE+vhA1RcX20CJDF3NfaxBsskdmlm+9PMzC4IzcHX+fwy58lqTh3sWEEVx8ceKbw30Ito&#10;lBKZXQJX23sK49XjlVjLwa3tOo6ronPPAowZI4l85DtKsYZqz9wRxtXir8BGC/hTioHXqpT0Y6PQ&#10;SNHdOe7/3XQ+j3uYnPnF2xk7eJ5Zn2eU0wxVyiDFaN6EcXc3Hm3TJplHjtesWW1T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Pyq1h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2" w:history="1">
        <w:r>
          <w:rPr>
            <w:rStyle w:val="Hyperlink"/>
          </w:rPr>
          <w:t>GraphicsMixSimple-FullHD-8bit /</w:t>
        </w:r>
      </w:hyperlink>
      <w:r>
        <w:rPr>
          <w:color w:val="000000"/>
        </w:rPr>
        <w:t xml:space="preserve">     30-Dec-2020 21:06 -  </w:t>
      </w:r>
    </w:p>
    <w:p w14:paraId="4ECDFE9E" w14:textId="554DD41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BEB939D" wp14:editId="7EDF3DAB">
                <wp:extent cx="304800" cy="304800"/>
                <wp:effectExtent l="0" t="0" r="0" b="0"/>
                <wp:docPr id="14" name="Rectangle 14"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5FA2F6" id="Rectangle 14"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ZPG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c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F92Txv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3" w:history="1">
        <w:r>
          <w:rPr>
            <w:rStyle w:val="Hyperlink"/>
          </w:rPr>
          <w:t>GraphicsMixTransitions-4K-10bit /</w:t>
        </w:r>
      </w:hyperlink>
      <w:r>
        <w:rPr>
          <w:color w:val="000000"/>
        </w:rPr>
        <w:t xml:space="preserve">   07-Jan-2021 07:52 -  </w:t>
      </w:r>
    </w:p>
    <w:p w14:paraId="4FADCA64" w14:textId="3B7E0A17"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78AACAE" wp14:editId="1542B748">
                <wp:extent cx="304800" cy="304800"/>
                <wp:effectExtent l="0" t="0" r="0" b="0"/>
                <wp:docPr id="13" name="Rectangle 1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C4492A" id="Rectangle 1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jh4S3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4" w:history="1">
        <w:r>
          <w:rPr>
            <w:rStyle w:val="Hyperlink"/>
          </w:rPr>
          <w:t>GraphicsMixTransitions-4K-8bit /</w:t>
        </w:r>
      </w:hyperlink>
      <w:r>
        <w:rPr>
          <w:color w:val="000000"/>
        </w:rPr>
        <w:t xml:space="preserve">    07-Jan-2021 07:52 -  </w:t>
      </w:r>
    </w:p>
    <w:p w14:paraId="593A33BF" w14:textId="48488D9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6E0F487E" wp14:editId="4DAEDC5C">
                <wp:extent cx="304800" cy="304800"/>
                <wp:effectExtent l="0" t="0" r="0" b="0"/>
                <wp:docPr id="12" name="Rectangle 1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8C37EB" id="Rectangle 1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TSd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M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puk0n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5" w:history="1">
        <w:r>
          <w:rPr>
            <w:rStyle w:val="Hyperlink"/>
          </w:rPr>
          <w:t>GraphicsMixTransitions-FullHD - ..&gt;</w:t>
        </w:r>
      </w:hyperlink>
      <w:r>
        <w:rPr>
          <w:color w:val="000000"/>
        </w:rPr>
        <w:t xml:space="preserve"> 07-Jan-2021 12:38 -  </w:t>
      </w:r>
    </w:p>
    <w:p w14:paraId="28E002ED" w14:textId="3CF524B2"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B5CF196" wp14:editId="48C4B233">
                <wp:extent cx="304800" cy="304800"/>
                <wp:effectExtent l="0" t="0" r="0" b="0"/>
                <wp:docPr id="11" name="Rectangle 1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465DE1" id="Rectangle 1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F9d9gEAANQ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3vBfXfYBAADU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6" w:history="1">
        <w:r>
          <w:rPr>
            <w:rStyle w:val="Hyperlink"/>
          </w:rPr>
          <w:t>GraphicsMixTransitions-FullHD - ..&gt;</w:t>
        </w:r>
      </w:hyperlink>
      <w:r>
        <w:rPr>
          <w:color w:val="000000"/>
        </w:rPr>
        <w:t xml:space="preserve"> 30-Dec-2020 19:34 -  </w:t>
      </w:r>
    </w:p>
    <w:p w14:paraId="34DCFE16" w14:textId="0571BEB9"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17ACE7A1" wp14:editId="2EAEDD6F">
                <wp:extent cx="304800" cy="304800"/>
                <wp:effectExtent l="0" t="0" r="0" b="0"/>
                <wp:docPr id="10" name="Rectangle 10"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949572" id="Rectangle 10"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kd9QEAANQ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2B3kd9QEAANQDAAAOAAAAAAAAAAAAAAAAAC4CAABkcnMvZTJv&#10;RG9jLnhtbFBLAQItABQABgAIAAAAIQBMoOks2AAAAAMBAAAPAAAAAAAAAAAAAAAAAE8EAABkcnMv&#10;ZG93bnJldi54bWxQSwUGAAAAAAQABADzAAAAVAUAAAAA&#10;" filled="f" stroked="f">
                <o:lock v:ext="edit" aspectratio="t"/>
                <w10:anchorlock/>
              </v:rect>
            </w:pict>
          </mc:Fallback>
        </mc:AlternateContent>
      </w:r>
      <w:r>
        <w:rPr>
          <w:color w:val="000000"/>
        </w:rPr>
        <w:t xml:space="preserve"> </w:t>
      </w:r>
      <w:hyperlink r:id="rId27" w:history="1">
        <w:r>
          <w:rPr>
            <w:rStyle w:val="Hyperlink"/>
          </w:rPr>
          <w:t>Jianling-Beach /</w:t>
        </w:r>
      </w:hyperlink>
      <w:r>
        <w:rPr>
          <w:color w:val="000000"/>
        </w:rPr>
        <w:t xml:space="preserve">                    18-Dec-2020 12:26 -  </w:t>
      </w:r>
    </w:p>
    <w:p w14:paraId="1D0C707B" w14:textId="4464F22F"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5F3EC0B0" wp14:editId="428A0815">
                <wp:extent cx="304800" cy="304800"/>
                <wp:effectExtent l="0" t="0" r="0" b="0"/>
                <wp:docPr id="9" name="Rectangle 9"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DDA4D7" id="Rectangle 9"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h4LsU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8" w:history="1">
        <w:r>
          <w:rPr>
            <w:rStyle w:val="Hyperlink"/>
          </w:rPr>
          <w:t>Jianling -Temple /</w:t>
        </w:r>
      </w:hyperlink>
      <w:r>
        <w:rPr>
          <w:color w:val="000000"/>
        </w:rPr>
        <w:t xml:space="preserve">                   18-Dec-2020 10:35 -  </w:t>
      </w:r>
    </w:p>
    <w:p w14:paraId="0143D409" w14:textId="1EBC9DC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572F86F" wp14:editId="1A4D337A">
                <wp:extent cx="304800" cy="304800"/>
                <wp:effectExtent l="0" t="0" r="0" b="0"/>
                <wp:docPr id="8" name="Rectangle 8"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FB5D2D" id="Rectangle 8"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fi9g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nB834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29" w:history="1">
        <w:r>
          <w:rPr>
            <w:rStyle w:val="Hyperlink"/>
          </w:rPr>
          <w:t>MovingText2-4K-10bit /</w:t>
        </w:r>
      </w:hyperlink>
      <w:r>
        <w:rPr>
          <w:color w:val="000000"/>
        </w:rPr>
        <w:t xml:space="preserve">              07-Jan-2021 21:33 -  </w:t>
      </w:r>
    </w:p>
    <w:p w14:paraId="222A1D56" w14:textId="1E6BF62A"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6B15B4B" wp14:editId="08AAE04F">
                <wp:extent cx="304800" cy="304800"/>
                <wp:effectExtent l="0" t="0" r="0" b="0"/>
                <wp:docPr id="7" name="Rectangle 7"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4AA6E2" id="Rectangle 7"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QDtc3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0" w:history="1">
        <w:r>
          <w:rPr>
            <w:rStyle w:val="Hyperlink"/>
          </w:rPr>
          <w:t>MovingText2-4K-8bit /</w:t>
        </w:r>
      </w:hyperlink>
      <w:r>
        <w:rPr>
          <w:color w:val="000000"/>
        </w:rPr>
        <w:t xml:space="preserve">               07-Jan-2021 19:29 -  </w:t>
      </w:r>
    </w:p>
    <w:p w14:paraId="44B42B55" w14:textId="65A3A5E0" w:rsidR="00910537" w:rsidRDefault="00910537" w:rsidP="00910537">
      <w:pPr>
        <w:pStyle w:val="HTMLPreformatted"/>
        <w:rPr>
          <w:color w:val="000000"/>
        </w:rPr>
      </w:pPr>
      <w:r>
        <w:rPr>
          <w:noProof/>
          <w:color w:val="000000"/>
        </w:rPr>
        <mc:AlternateContent>
          <mc:Choice Requires="wps">
            <w:drawing>
              <wp:inline distT="0" distB="0" distL="0" distR="0" wp14:anchorId="7D082316" wp14:editId="35C870FF">
                <wp:extent cx="304800" cy="304800"/>
                <wp:effectExtent l="0" t="0" r="0" b="0"/>
                <wp:docPr id="6" name="Rectangle 6"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D2892E" id="Rectangle 6"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W6aHb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1" w:history="1">
        <w:r>
          <w:rPr>
            <w:rStyle w:val="Hyperlink"/>
          </w:rPr>
          <w:t>MovingText2-FullHD-10bit /</w:t>
        </w:r>
      </w:hyperlink>
      <w:r>
        <w:rPr>
          <w:color w:val="000000"/>
        </w:rPr>
        <w:t xml:space="preserve">          05-Jan-2021 14:03 -  </w:t>
      </w:r>
    </w:p>
    <w:p w14:paraId="4EEF3EF9" w14:textId="7FA2829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3C36F0D6" wp14:editId="120C5EEE">
                <wp:extent cx="304800" cy="304800"/>
                <wp:effectExtent l="0" t="0" r="0" b="0"/>
                <wp:docPr id="5" name="Rectangle 5"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5A8BBD" id="Rectangle 5"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pg9gEAANIDAAAOAAAAZHJzL2Uyb0RvYy54bWysU02P0zAQvSPxHyzfadLSh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Up5IYVTPY/o&#10;kUVTrumM4FBlSLNcX1d3j9+iWIOngt88+QeM7ZK/B/2dhIOblt+Ya/L8mheBwY4hRBhaoypmPY0Q&#10;2TOM6BCjifXwASourzYBkpS7GvtYg0USuzSx/WliZheE5uDrfH6Z81w1pw52rKCK42OPFN4b6EU0&#10;SonMLoGr7T2F8erxSqzl4NZ2HcdV0blnAcaMkUQ+8h2lWEO1Z+4I42LxR2CjBfwpxcBLVUr6sVFo&#10;pOjuHPf/bjqfxy1Mzvzi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NweaY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2" w:history="1">
        <w:r>
          <w:rPr>
            <w:rStyle w:val="Hyperlink"/>
          </w:rPr>
          <w:t>MovingText2-FullHD-8bit /</w:t>
        </w:r>
      </w:hyperlink>
      <w:r>
        <w:rPr>
          <w:color w:val="000000"/>
        </w:rPr>
        <w:t xml:space="preserve">           05-Jan-2021 12:25 -  </w:t>
      </w:r>
    </w:p>
    <w:p w14:paraId="4B4FA595" w14:textId="475F886D"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2C226AC" wp14:editId="682DFD69">
                <wp:extent cx="304800" cy="304800"/>
                <wp:effectExtent l="0" t="0" r="0" b="0"/>
                <wp:docPr id="4" name="Rectangle 4"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847AC3" id="Rectangle 4"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kHS9g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LJpB0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3" w:history="1">
        <w:r>
          <w:rPr>
            <w:rStyle w:val="Hyperlink"/>
          </w:rPr>
          <w:t>TextMixTransitions-4K-10bit /</w:t>
        </w:r>
      </w:hyperlink>
      <w:r>
        <w:rPr>
          <w:color w:val="000000"/>
        </w:rPr>
        <w:t xml:space="preserve">       05-Jan-2021 23:28 -  </w:t>
      </w:r>
    </w:p>
    <w:p w14:paraId="499017C6" w14:textId="1ACDFD31"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0D5261AA" wp14:editId="2BC0B434">
                <wp:extent cx="304800" cy="304800"/>
                <wp:effectExtent l="0" t="0" r="0" b="0"/>
                <wp:docPr id="3" name="Rectangle 3"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CC79B3" id="Rectangle 3"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70WheP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4" w:history="1">
        <w:r>
          <w:rPr>
            <w:rStyle w:val="Hyperlink"/>
          </w:rPr>
          <w:t>TextMixTransitions-4K-8bit /</w:t>
        </w:r>
      </w:hyperlink>
      <w:r>
        <w:rPr>
          <w:color w:val="000000"/>
        </w:rPr>
        <w:t xml:space="preserve">        31-Dec-2020 07:09 -  </w:t>
      </w:r>
    </w:p>
    <w:p w14:paraId="37ECEE2F" w14:textId="723882C6" w:rsidR="00910537" w:rsidRDefault="00910537" w:rsidP="00910537">
      <w:pPr>
        <w:pStyle w:val="HTMLPreformatted"/>
        <w:rPr>
          <w:color w:val="000000"/>
        </w:rPr>
      </w:pPr>
      <w:r>
        <w:rPr>
          <w:color w:val="000000"/>
        </w:rPr>
        <w:t xml:space="preserve"> </w:t>
      </w:r>
      <w:r>
        <w:rPr>
          <w:noProof/>
          <w:color w:val="000000"/>
        </w:rPr>
        <mc:AlternateContent>
          <mc:Choice Requires="wps">
            <w:drawing>
              <wp:inline distT="0" distB="0" distL="0" distR="0" wp14:anchorId="2C796DAF" wp14:editId="237FA062">
                <wp:extent cx="304800" cy="304800"/>
                <wp:effectExtent l="0" t="0" r="0" b="0"/>
                <wp:docPr id="2" name="Rectangle 2"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6AF0B3" id="Rectangle 2"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9Nh6yvYBAADSAwAADgAAAAAAAAAAAAAAAAAuAgAAZHJzL2Uy&#10;b0RvYy54bWxQSwECLQAUAAYACAAAACEATKDpLNgAAAADAQAADwAAAAAAAAAAAAAAAABQBAAAZHJz&#10;L2Rvd25yZXYueG1sUEsFBgAAAAAEAAQA8wAAAFUFAAAAAA==&#10;" filled="f" stroked="f">
                <o:lock v:ext="edit" aspectratio="t"/>
                <w10:anchorlock/>
              </v:rect>
            </w:pict>
          </mc:Fallback>
        </mc:AlternateContent>
      </w:r>
      <w:r>
        <w:rPr>
          <w:color w:val="000000"/>
        </w:rPr>
        <w:t xml:space="preserve"> </w:t>
      </w:r>
      <w:hyperlink r:id="rId35" w:history="1">
        <w:r>
          <w:rPr>
            <w:rStyle w:val="Hyperlink"/>
          </w:rPr>
          <w:t>TextMixTransitions-FullHD-10bit /</w:t>
        </w:r>
      </w:hyperlink>
      <w:r>
        <w:rPr>
          <w:color w:val="000000"/>
        </w:rPr>
        <w:t xml:space="preserve">   05-Jan-2021 17:33 -  </w:t>
      </w:r>
    </w:p>
    <w:p w14:paraId="19A6FE0B" w14:textId="764B98CA" w:rsidR="00910537" w:rsidRPr="00910537" w:rsidRDefault="00910537" w:rsidP="00910537">
      <w:pPr>
        <w:pStyle w:val="HTMLPreformatted"/>
        <w:rPr>
          <w:color w:val="000000"/>
          <w:lang w:val="en-US"/>
        </w:rPr>
      </w:pPr>
      <w:r>
        <w:rPr>
          <w:color w:val="000000"/>
        </w:rPr>
        <w:t xml:space="preserve"> </w:t>
      </w:r>
      <w:r>
        <w:rPr>
          <w:noProof/>
          <w:color w:val="000000"/>
        </w:rPr>
        <mc:AlternateContent>
          <mc:Choice Requires="wps">
            <w:drawing>
              <wp:inline distT="0" distB="0" distL="0" distR="0" wp14:anchorId="49718B85" wp14:editId="2992595C">
                <wp:extent cx="304800" cy="304800"/>
                <wp:effectExtent l="0" t="0" r="0" b="0"/>
                <wp:docPr id="1" name="Rectangle 1" descr="[DI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A9034B" id="Rectangle 1" o:spid="_x0000_s1026" alt="[DIR]"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Jh5Z8b0AQAA0gMAAA4AAAAAAAAAAAAAAAAALgIAAGRycy9lMm9E&#10;b2MueG1sUEsBAi0AFAAGAAgAAAAhAEyg6SzYAAAAAwEAAA8AAAAAAAAAAAAAAAAATgQAAGRycy9k&#10;b3ducmV2LnhtbFBLBQYAAAAABAAEAPMAAABTBQAAAAA=&#10;" filled="f" stroked="f">
                <o:lock v:ext="edit" aspectratio="t"/>
                <w10:anchorlock/>
              </v:rect>
            </w:pict>
          </mc:Fallback>
        </mc:AlternateContent>
      </w:r>
      <w:r>
        <w:rPr>
          <w:color w:val="000000"/>
        </w:rPr>
        <w:t xml:space="preserve"> </w:t>
      </w:r>
      <w:hyperlink r:id="rId36" w:history="1">
        <w:r>
          <w:rPr>
            <w:rStyle w:val="Hyperlink"/>
          </w:rPr>
          <w:t>TextMixTransitions-FullHD-8bit /</w:t>
        </w:r>
      </w:hyperlink>
      <w:r>
        <w:rPr>
          <w:color w:val="000000"/>
        </w:rPr>
        <w:t xml:space="preserve">    05-Jan-2021 19:12 -  </w:t>
      </w:r>
    </w:p>
    <w:p w14:paraId="18ECD220" w14:textId="01A39BA4" w:rsidR="00297A6A" w:rsidRDefault="00297A6A" w:rsidP="00297A6A">
      <w:pPr>
        <w:pStyle w:val="Heading1"/>
        <w:numPr>
          <w:ilvl w:val="0"/>
          <w:numId w:val="3"/>
        </w:numPr>
      </w:pPr>
      <w:r>
        <w:t xml:space="preserve">Status </w:t>
      </w:r>
      <w:r w:rsidR="00876765">
        <w:t>Sequences</w:t>
      </w:r>
    </w:p>
    <w:p w14:paraId="15E6FBB6" w14:textId="71F61E71" w:rsidR="008C6913" w:rsidRDefault="00876765" w:rsidP="002327AF">
      <w:pPr>
        <w:rPr>
          <w:lang w:val="en-US"/>
        </w:rPr>
      </w:pPr>
      <w:r>
        <w:rPr>
          <w:lang w:val="en-US"/>
        </w:rPr>
        <w:t xml:space="preserve">Very kindly, some issues have been identified by proponents. </w:t>
      </w:r>
    </w:p>
    <w:p w14:paraId="09FAB69C" w14:textId="07C1F5C7" w:rsidR="008C6913" w:rsidRDefault="008C6913" w:rsidP="002327AF">
      <w:pPr>
        <w:rPr>
          <w:lang w:val="en-US"/>
        </w:rPr>
      </w:pPr>
      <w:r>
        <w:rPr>
          <w:lang w:val="en-US"/>
        </w:rPr>
        <w:t>The issue have been checked and they are all valid.</w:t>
      </w:r>
    </w:p>
    <w:p w14:paraId="36FE96CE" w14:textId="39E18627" w:rsidR="008C6913" w:rsidRDefault="008C6913" w:rsidP="002327AF">
      <w:pPr>
        <w:rPr>
          <w:lang w:val="en-US"/>
        </w:rPr>
      </w:pPr>
      <w:r>
        <w:rPr>
          <w:lang w:val="en-US"/>
        </w:rPr>
        <w:t>Initially large YUV</w:t>
      </w:r>
      <w:r w:rsidR="000C7617">
        <w:rPr>
          <w:lang w:val="en-US"/>
        </w:rPr>
        <w:t xml:space="preserve"> could not be downloaded, but this issue should be fixed now.</w:t>
      </w:r>
    </w:p>
    <w:p w14:paraId="7BA87F43" w14:textId="77777777" w:rsidR="004C6881" w:rsidRDefault="004C6881" w:rsidP="004C6881">
      <w:pPr>
        <w:ind w:left="284"/>
        <w:rPr>
          <w:sz w:val="22"/>
          <w:lang w:val="en-US"/>
        </w:rPr>
      </w:pPr>
      <w:r>
        <w:t>@Thomas – that’s because the large file support 9&gt;2GB) is activated for certain file extensions, as shown below. Since .yuv is not in this list, the larger files were getting rejected.</w:t>
      </w:r>
    </w:p>
    <w:p w14:paraId="0A27362A" w14:textId="77777777" w:rsidR="004C6881" w:rsidRDefault="004C6881" w:rsidP="004C6881">
      <w:pPr>
        <w:ind w:left="284"/>
      </w:pPr>
      <w:r>
        <w:t> </w:t>
      </w:r>
    </w:p>
    <w:p w14:paraId="1D559073" w14:textId="54DACB63" w:rsidR="004C6881" w:rsidRDefault="004C6881" w:rsidP="004C6881">
      <w:pPr>
        <w:ind w:left="284"/>
      </w:pPr>
      <w:r>
        <w:rPr>
          <w:noProof/>
        </w:rPr>
        <w:lastRenderedPageBreak/>
        <w:drawing>
          <wp:inline distT="0" distB="0" distL="0" distR="0" wp14:anchorId="53443B6C" wp14:editId="4F8C4FB6">
            <wp:extent cx="6153785" cy="1691640"/>
            <wp:effectExtent l="0" t="0" r="0" b="3810"/>
            <wp:docPr id="24" name="Picture 2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 email&#10;&#10;Description automatically generated"/>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6153785" cy="1691640"/>
                    </a:xfrm>
                    <a:prstGeom prst="rect">
                      <a:avLst/>
                    </a:prstGeom>
                    <a:noFill/>
                    <a:ln>
                      <a:noFill/>
                    </a:ln>
                  </pic:spPr>
                </pic:pic>
              </a:graphicData>
            </a:graphic>
          </wp:inline>
        </w:drawing>
      </w:r>
    </w:p>
    <w:p w14:paraId="76933F2D" w14:textId="77777777" w:rsidR="004C6881" w:rsidRDefault="004C6881" w:rsidP="004C6881">
      <w:pPr>
        <w:ind w:left="284"/>
      </w:pPr>
      <w:r>
        <w:t> </w:t>
      </w:r>
    </w:p>
    <w:p w14:paraId="2D5CCA18" w14:textId="6BA0EAD2" w:rsidR="004C6881" w:rsidRDefault="004C6881" w:rsidP="004C6881">
      <w:pPr>
        <w:ind w:left="284"/>
      </w:pPr>
      <w:r>
        <w:t>We</w:t>
      </w:r>
      <w:r>
        <w:t xml:space="preserve"> </w:t>
      </w:r>
      <w:r>
        <w:t>have</w:t>
      </w:r>
      <w:r>
        <w:t xml:space="preserve"> add</w:t>
      </w:r>
      <w:r>
        <w:t>ed</w:t>
      </w:r>
      <w:r>
        <w:t xml:space="preserve"> .yuv to this allow-list. </w:t>
      </w:r>
    </w:p>
    <w:p w14:paraId="5BC1CF89" w14:textId="77777777" w:rsidR="004C6881" w:rsidRDefault="004C6881" w:rsidP="004C6881">
      <w:pPr>
        <w:ind w:left="284"/>
      </w:pPr>
      <w:r>
        <w:t>Cheers</w:t>
      </w:r>
    </w:p>
    <w:p w14:paraId="1BE45884" w14:textId="1BAF2B0E" w:rsidR="004C6881" w:rsidRPr="004C6881" w:rsidRDefault="004C6881" w:rsidP="004C6881">
      <w:pPr>
        <w:ind w:left="284"/>
      </w:pPr>
      <w:r>
        <w:t>Will</w:t>
      </w:r>
    </w:p>
    <w:p w14:paraId="2BAB602A" w14:textId="432FA558" w:rsidR="00297A6A" w:rsidRPr="000E01E3" w:rsidRDefault="00876765" w:rsidP="002327AF">
      <w:pPr>
        <w:rPr>
          <w:lang w:val="en-US"/>
        </w:rPr>
      </w:pPr>
      <w:r>
        <w:rPr>
          <w:lang w:val="en-US"/>
        </w:rPr>
        <w:t xml:space="preserve">These issues </w:t>
      </w:r>
      <w:r w:rsidR="00E65D59">
        <w:rPr>
          <w:lang w:val="en-US"/>
        </w:rPr>
        <w:t xml:space="preserve">need </w:t>
      </w:r>
      <w:r>
        <w:rPr>
          <w:lang w:val="en-US"/>
        </w:rPr>
        <w:t>implementation.</w:t>
      </w:r>
    </w:p>
    <w:p w14:paraId="6BA2A0A2" w14:textId="0BF0BC90" w:rsidR="003B178A" w:rsidRDefault="003B178A" w:rsidP="003B178A">
      <w:pPr>
        <w:pStyle w:val="Heading1"/>
        <w:numPr>
          <w:ilvl w:val="0"/>
          <w:numId w:val="3"/>
        </w:numPr>
      </w:pPr>
      <w:r>
        <w:t>Proposal</w:t>
      </w:r>
    </w:p>
    <w:p w14:paraId="3F58586F" w14:textId="54C589B4" w:rsidR="008547B7" w:rsidRDefault="003B178A" w:rsidP="009C28ED">
      <w:pPr>
        <w:rPr>
          <w:lang w:val="en-US"/>
        </w:rPr>
      </w:pPr>
      <w:r>
        <w:rPr>
          <w:lang w:val="en-US"/>
        </w:rPr>
        <w:t>Based on the discussion in this document, it is proposed</w:t>
      </w:r>
      <w:r w:rsidR="00F46EBA">
        <w:rPr>
          <w:lang w:val="en-US"/>
        </w:rPr>
        <w:t xml:space="preserve"> </w:t>
      </w:r>
      <w:r w:rsidR="003B23FE">
        <w:rPr>
          <w:lang w:val="en-US"/>
        </w:rPr>
        <w:t>to</w:t>
      </w:r>
    </w:p>
    <w:p w14:paraId="455761E8" w14:textId="02248A91" w:rsidR="00115003" w:rsidRDefault="0023063B" w:rsidP="008547B7">
      <w:pPr>
        <w:pStyle w:val="ListParagraph"/>
        <w:numPr>
          <w:ilvl w:val="0"/>
          <w:numId w:val="43"/>
        </w:numPr>
      </w:pPr>
      <w:r>
        <w:t xml:space="preserve">agree on the reference sequences </w:t>
      </w:r>
      <w:r w:rsidR="00910537">
        <w:t>currently uploaded</w:t>
      </w:r>
    </w:p>
    <w:p w14:paraId="7E96E9B9" w14:textId="0E784246" w:rsidR="003B23FE" w:rsidRDefault="003B23FE" w:rsidP="008547B7">
      <w:pPr>
        <w:pStyle w:val="ListParagraph"/>
        <w:numPr>
          <w:ilvl w:val="0"/>
          <w:numId w:val="43"/>
        </w:numPr>
      </w:pPr>
      <w:r>
        <w:t>Check is YUVs can be downloaded</w:t>
      </w:r>
    </w:p>
    <w:p w14:paraId="1410183A" w14:textId="5401DEFA" w:rsidR="0055456A" w:rsidRDefault="0055456A" w:rsidP="008547B7">
      <w:pPr>
        <w:pStyle w:val="ListParagraph"/>
        <w:numPr>
          <w:ilvl w:val="0"/>
          <w:numId w:val="43"/>
        </w:numPr>
      </w:pPr>
      <w:r>
        <w:t>fix the issues commented in the issue tracker during SA4#112e</w:t>
      </w:r>
    </w:p>
    <w:p w14:paraId="67F15A87" w14:textId="4025A8C8" w:rsidR="00910537" w:rsidRDefault="00FC573F" w:rsidP="00FC573F">
      <w:pPr>
        <w:pStyle w:val="ListParagraph"/>
        <w:numPr>
          <w:ilvl w:val="0"/>
          <w:numId w:val="43"/>
        </w:numPr>
      </w:pPr>
      <w:r>
        <w:t>document the details in TR 26.955</w:t>
      </w:r>
      <w:r w:rsidR="003B23FE">
        <w:t xml:space="preserve"> providing references, etc.</w:t>
      </w:r>
    </w:p>
    <w:p w14:paraId="7FC8DE8A" w14:textId="3BABA109" w:rsidR="003B23FE" w:rsidRDefault="003B23FE" w:rsidP="00FC573F">
      <w:pPr>
        <w:pStyle w:val="ListParagraph"/>
        <w:numPr>
          <w:ilvl w:val="0"/>
          <w:numId w:val="43"/>
        </w:numPr>
      </w:pPr>
      <w:r>
        <w:t>Continue the processes on reference sequences</w:t>
      </w:r>
    </w:p>
    <w:p w14:paraId="2A82B9FC" w14:textId="55C81923" w:rsidR="008003A2" w:rsidRDefault="008003A2" w:rsidP="008003A2"/>
    <w:p w14:paraId="787939D7" w14:textId="47621CCC" w:rsidR="008003A2" w:rsidRPr="008547B7" w:rsidRDefault="00FC573F" w:rsidP="00910537">
      <w:r>
        <w:t xml:space="preserve">If agreed, we </w:t>
      </w:r>
      <w:r w:rsidR="00862316">
        <w:t>will provide a complete draft CR during SA4#112e</w:t>
      </w:r>
      <w:r w:rsidR="008003A2">
        <w:t>.</w:t>
      </w:r>
    </w:p>
    <w:sectPr w:rsidR="008003A2" w:rsidRPr="008547B7" w:rsidSect="00E72D76">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5A46" w14:textId="77777777" w:rsidR="002C4C6C" w:rsidRDefault="002C4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C39A8" w14:textId="77777777" w:rsidR="002C4C6C" w:rsidRDefault="002C4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01C68" w14:textId="27C00E81" w:rsidR="002208F0" w:rsidRPr="003D2B95" w:rsidRDefault="003D2B95"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en-US"/>
      </w:rPr>
    </w:pPr>
    <w:r w:rsidRPr="003D2B95">
      <w:rPr>
        <w:rFonts w:ascii="Arial" w:eastAsia="Times New Roman" w:hAnsi="Arial"/>
        <w:b/>
        <w:noProof/>
        <w:lang w:val="en-US"/>
      </w:rPr>
      <w:t>SA4#112-e</w:t>
    </w:r>
    <w:r w:rsidR="002208F0" w:rsidRPr="003D2B95">
      <w:rPr>
        <w:rFonts w:ascii="Arial" w:eastAsia="Times New Roman" w:hAnsi="Arial"/>
        <w:b/>
        <w:noProof/>
        <w:lang w:val="en-US"/>
      </w:rPr>
      <w:tab/>
      <w:t>S4</w:t>
    </w:r>
    <w:r w:rsidR="002C4C6C">
      <w:rPr>
        <w:rFonts w:ascii="Arial" w:eastAsia="Times New Roman" w:hAnsi="Arial"/>
        <w:b/>
        <w:noProof/>
        <w:lang w:val="en-US"/>
      </w:rPr>
      <w:t>-210067</w:t>
    </w:r>
  </w:p>
  <w:p w14:paraId="06324A24" w14:textId="1E7E81DB" w:rsidR="00096215" w:rsidRPr="006C359E" w:rsidRDefault="00001D0D"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1-10 February</w:t>
    </w:r>
    <w:r w:rsidRPr="002208F0">
      <w:rPr>
        <w:rFonts w:ascii="Arial" w:eastAsia="Times New Roman" w:hAnsi="Arial"/>
        <w:b/>
        <w:noProof/>
        <w:lang w:val="en-US"/>
      </w:rPr>
      <w:t xml:space="preserve"> 202</w:t>
    </w:r>
    <w:r>
      <w:rPr>
        <w:rFonts w:ascii="Arial" w:eastAsia="Times New Roman" w:hAnsi="Arial"/>
        <w:b/>
        <w:noProof/>
        <w:lang w:val="en-US"/>
      </w:rPr>
      <w:t>1</w:t>
    </w:r>
    <w:r w:rsidR="00096215">
      <w:rPr>
        <w:b/>
        <w:noProof/>
      </w:rPr>
      <w:tab/>
    </w:r>
    <w:r w:rsidR="003D2B95">
      <w:rPr>
        <w:b/>
        <w:noProof/>
      </w:rPr>
      <w:t>revision of S</w:t>
    </w:r>
    <w:r w:rsidR="003D2B95" w:rsidRPr="003D2B95">
      <w:rPr>
        <w:b/>
        <w:noProof/>
      </w:rPr>
      <w:t>4aV200639</w:t>
    </w:r>
  </w:p>
  <w:p w14:paraId="5252F622" w14:textId="77777777" w:rsidR="00096215" w:rsidRDefault="0009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A51B0" w14:textId="77777777" w:rsidR="002C4C6C" w:rsidRDefault="002C4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4" type="#_x0000_t75" style="width:15.75pt;height:15.75pt" o:bullet="t">
        <v:imagedata r:id="rId1" o:title="artCABC"/>
      </v:shape>
    </w:pict>
  </w:numPicBullet>
  <w:numPicBullet w:numPicBulletId="1">
    <w:pict>
      <v:shape id="_x0000_i1445"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B77423"/>
    <w:multiLevelType w:val="multilevel"/>
    <w:tmpl w:val="54444A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743A9"/>
    <w:multiLevelType w:val="hybridMultilevel"/>
    <w:tmpl w:val="DA5C8C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11F62"/>
    <w:multiLevelType w:val="hybridMultilevel"/>
    <w:tmpl w:val="27A89D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2A14E23"/>
    <w:multiLevelType w:val="hybridMultilevel"/>
    <w:tmpl w:val="9B8E2C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num>
  <w:num w:numId="6">
    <w:abstractNumId w:val="24"/>
  </w:num>
  <w:num w:numId="7">
    <w:abstractNumId w:val="16"/>
  </w:num>
  <w:num w:numId="8">
    <w:abstractNumId w:val="43"/>
  </w:num>
  <w:num w:numId="9">
    <w:abstractNumId w:val="39"/>
  </w:num>
  <w:num w:numId="10">
    <w:abstractNumId w:val="13"/>
  </w:num>
  <w:num w:numId="11">
    <w:abstractNumId w:val="18"/>
  </w:num>
  <w:num w:numId="12">
    <w:abstractNumId w:val="27"/>
  </w:num>
  <w:num w:numId="13">
    <w:abstractNumId w:val="7"/>
  </w:num>
  <w:num w:numId="14">
    <w:abstractNumId w:val="14"/>
  </w:num>
  <w:num w:numId="15">
    <w:abstractNumId w:val="12"/>
  </w:num>
  <w:num w:numId="16">
    <w:abstractNumId w:val="42"/>
  </w:num>
  <w:num w:numId="17">
    <w:abstractNumId w:val="11"/>
  </w:num>
  <w:num w:numId="18">
    <w:abstractNumId w:val="6"/>
  </w:num>
  <w:num w:numId="19">
    <w:abstractNumId w:val="41"/>
  </w:num>
  <w:num w:numId="20">
    <w:abstractNumId w:val="26"/>
  </w:num>
  <w:num w:numId="21">
    <w:abstractNumId w:val="10"/>
  </w:num>
  <w:num w:numId="22">
    <w:abstractNumId w:val="5"/>
  </w:num>
  <w:num w:numId="23">
    <w:abstractNumId w:val="9"/>
  </w:num>
  <w:num w:numId="24">
    <w:abstractNumId w:val="3"/>
  </w:num>
  <w:num w:numId="25">
    <w:abstractNumId w:val="35"/>
  </w:num>
  <w:num w:numId="26">
    <w:abstractNumId w:val="17"/>
  </w:num>
  <w:num w:numId="27">
    <w:abstractNumId w:val="1"/>
  </w:num>
  <w:num w:numId="28">
    <w:abstractNumId w:val="19"/>
  </w:num>
  <w:num w:numId="29">
    <w:abstractNumId w:val="37"/>
  </w:num>
  <w:num w:numId="30">
    <w:abstractNumId w:val="31"/>
  </w:num>
  <w:num w:numId="31">
    <w:abstractNumId w:val="8"/>
  </w:num>
  <w:num w:numId="32">
    <w:abstractNumId w:val="23"/>
  </w:num>
  <w:num w:numId="33">
    <w:abstractNumId w:val="4"/>
  </w:num>
  <w:num w:numId="34">
    <w:abstractNumId w:val="25"/>
  </w:num>
  <w:num w:numId="35">
    <w:abstractNumId w:val="39"/>
  </w:num>
  <w:num w:numId="36">
    <w:abstractNumId w:val="32"/>
  </w:num>
  <w:num w:numId="37">
    <w:abstractNumId w:val="0"/>
  </w:num>
  <w:num w:numId="38">
    <w:abstractNumId w:val="34"/>
  </w:num>
  <w:num w:numId="39">
    <w:abstractNumId w:val="15"/>
  </w:num>
  <w:num w:numId="40">
    <w:abstractNumId w:val="20"/>
  </w:num>
  <w:num w:numId="41">
    <w:abstractNumId w:val="21"/>
  </w:num>
  <w:num w:numId="42">
    <w:abstractNumId w:val="40"/>
  </w:num>
  <w:num w:numId="43">
    <w:abstractNumId w:val="36"/>
  </w:num>
  <w:num w:numId="44">
    <w:abstractNumId w:val="2"/>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D0D"/>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617"/>
    <w:rsid w:val="000D059C"/>
    <w:rsid w:val="000D0C0F"/>
    <w:rsid w:val="000D1F0A"/>
    <w:rsid w:val="000D2D1D"/>
    <w:rsid w:val="000D39C3"/>
    <w:rsid w:val="000D4647"/>
    <w:rsid w:val="000D522E"/>
    <w:rsid w:val="000D59DC"/>
    <w:rsid w:val="000D686C"/>
    <w:rsid w:val="000D71FB"/>
    <w:rsid w:val="000E0026"/>
    <w:rsid w:val="000E01E3"/>
    <w:rsid w:val="000E0596"/>
    <w:rsid w:val="000E0AC9"/>
    <w:rsid w:val="000E1B9C"/>
    <w:rsid w:val="000E27AC"/>
    <w:rsid w:val="000E7A98"/>
    <w:rsid w:val="000F130C"/>
    <w:rsid w:val="000F1DD2"/>
    <w:rsid w:val="000F2146"/>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3DA1"/>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0B1C"/>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0AB9"/>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63B"/>
    <w:rsid w:val="00230726"/>
    <w:rsid w:val="002310B9"/>
    <w:rsid w:val="00231FC6"/>
    <w:rsid w:val="002327AF"/>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97A6A"/>
    <w:rsid w:val="002A1DF2"/>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4C6C"/>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0501"/>
    <w:rsid w:val="002E2134"/>
    <w:rsid w:val="002E608D"/>
    <w:rsid w:val="002F0A15"/>
    <w:rsid w:val="002F0BCA"/>
    <w:rsid w:val="002F1F22"/>
    <w:rsid w:val="002F2246"/>
    <w:rsid w:val="002F28BE"/>
    <w:rsid w:val="002F495C"/>
    <w:rsid w:val="002F4B48"/>
    <w:rsid w:val="002F6829"/>
    <w:rsid w:val="003007CF"/>
    <w:rsid w:val="003028B5"/>
    <w:rsid w:val="0030351E"/>
    <w:rsid w:val="00303EC4"/>
    <w:rsid w:val="00304937"/>
    <w:rsid w:val="00305193"/>
    <w:rsid w:val="00305428"/>
    <w:rsid w:val="00305C05"/>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EC8"/>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23FE"/>
    <w:rsid w:val="003B49D9"/>
    <w:rsid w:val="003B4FFE"/>
    <w:rsid w:val="003B5417"/>
    <w:rsid w:val="003B59FA"/>
    <w:rsid w:val="003C2981"/>
    <w:rsid w:val="003C4D9C"/>
    <w:rsid w:val="003C7671"/>
    <w:rsid w:val="003C7930"/>
    <w:rsid w:val="003C7D0F"/>
    <w:rsid w:val="003D0412"/>
    <w:rsid w:val="003D074C"/>
    <w:rsid w:val="003D0CE3"/>
    <w:rsid w:val="003D2B95"/>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881"/>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456A"/>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759"/>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3DE"/>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5FE"/>
    <w:rsid w:val="007919C0"/>
    <w:rsid w:val="00791BAA"/>
    <w:rsid w:val="00791C7C"/>
    <w:rsid w:val="007937E0"/>
    <w:rsid w:val="00793875"/>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3A2"/>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316"/>
    <w:rsid w:val="008629C6"/>
    <w:rsid w:val="00862E7C"/>
    <w:rsid w:val="0086419B"/>
    <w:rsid w:val="00865973"/>
    <w:rsid w:val="008673AE"/>
    <w:rsid w:val="0087043F"/>
    <w:rsid w:val="0087138D"/>
    <w:rsid w:val="00872DAE"/>
    <w:rsid w:val="008754FA"/>
    <w:rsid w:val="00876765"/>
    <w:rsid w:val="00876A19"/>
    <w:rsid w:val="00880FF9"/>
    <w:rsid w:val="00883B8D"/>
    <w:rsid w:val="00883F2C"/>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1D0"/>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91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0537"/>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4BE6"/>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C5CA4"/>
    <w:rsid w:val="009D189A"/>
    <w:rsid w:val="009D1AE2"/>
    <w:rsid w:val="009D2ABE"/>
    <w:rsid w:val="009D3207"/>
    <w:rsid w:val="009D3C4A"/>
    <w:rsid w:val="009E1A87"/>
    <w:rsid w:val="009E1D03"/>
    <w:rsid w:val="009E2C07"/>
    <w:rsid w:val="009E3FC8"/>
    <w:rsid w:val="009E471E"/>
    <w:rsid w:val="009E542D"/>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5755"/>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71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5D4D"/>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564E8"/>
    <w:rsid w:val="00C600C6"/>
    <w:rsid w:val="00C6015D"/>
    <w:rsid w:val="00C601A9"/>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A76BC"/>
    <w:rsid w:val="00CB0473"/>
    <w:rsid w:val="00CB085F"/>
    <w:rsid w:val="00CB116E"/>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B16"/>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4D5F"/>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6AD"/>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592"/>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5D59"/>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37A96"/>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573F"/>
    <w:rsid w:val="00FD15FD"/>
    <w:rsid w:val="00FD1F69"/>
    <w:rsid w:val="00FD3036"/>
    <w:rsid w:val="00FD4355"/>
    <w:rsid w:val="00FD55C9"/>
    <w:rsid w:val="00FD6A45"/>
    <w:rsid w:val="00FD6ADE"/>
    <w:rsid w:val="00FD6E76"/>
    <w:rsid w:val="00FD7824"/>
    <w:rsid w:val="00FE1A53"/>
    <w:rsid w:val="00FE2598"/>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basedOn w:val="DefaultParagraphFont"/>
    <w:rsid w:val="002F2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0982589">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191645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42127636">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270800">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41798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haudiobe/5G-Video-Content/issues/new?assignees=&amp;labels=request&amp;template=reference_sequence.md&amp;title=" TargetMode="External"/><Relationship Id="rId18" Type="http://schemas.openxmlformats.org/officeDocument/2006/relationships/hyperlink" Target="http://dash.akamaized.net/WAVE/3GPP/5GVideo/ReferenceSequences/Baolei-Yard/" TargetMode="External"/><Relationship Id="rId26" Type="http://schemas.openxmlformats.org/officeDocument/2006/relationships/hyperlink" Target="http://dash.akamaized.net/WAVE/3GPP/5GVideo/ReferenceSequences/GraphicsMixTransitions-FullHD-8bit/"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dash.akamaized.net/WAVE/3GPP/5GVideo/ReferenceSequences/GraphicsMixSimple-FullHD-10bit/" TargetMode="External"/><Relationship Id="rId34" Type="http://schemas.openxmlformats.org/officeDocument/2006/relationships/hyperlink" Target="http://dash.akamaized.net/WAVE/3GPP/5GVideo/ReferenceSequences/TextMixTransitions-4K-8bit/" TargetMode="External"/><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github.com/haudiobe/5G-Video-Content/issues" TargetMode="External"/><Relationship Id="rId17" Type="http://schemas.openxmlformats.org/officeDocument/2006/relationships/hyperlink" Target="http://dash.akamaized.net/WAVE/3GPP/5GVideo/ReferenceSequences/Baolei-Woman/" TargetMode="External"/><Relationship Id="rId25" Type="http://schemas.openxmlformats.org/officeDocument/2006/relationships/hyperlink" Target="http://dash.akamaized.net/WAVE/3GPP/5GVideo/ReferenceSequences/GraphicsMixTransitions-FullHD-10bit/" TargetMode="External"/><Relationship Id="rId33" Type="http://schemas.openxmlformats.org/officeDocument/2006/relationships/hyperlink" Target="http://dash.akamaized.net/WAVE/3GPP/5GVideo/ReferenceSequences/TextMixTransitions-4K-10bit/" TargetMode="External"/><Relationship Id="rId38" Type="http://schemas.openxmlformats.org/officeDocument/2006/relationships/image" Target="cid:image001.jpg@01D6F09D.7BEA9070"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ash.akamaized.net/WAVE/3GPP/5GVideo/ReferenceSequences/Baolei-Man/" TargetMode="External"/><Relationship Id="rId20" Type="http://schemas.openxmlformats.org/officeDocument/2006/relationships/hyperlink" Target="http://dash.akamaized.net/WAVE/3GPP/5GVideo/ReferenceSequences/GraphicsMixSimple-4K-8bit/" TargetMode="External"/><Relationship Id="rId29" Type="http://schemas.openxmlformats.org/officeDocument/2006/relationships/hyperlink" Target="http://dash.akamaized.net/WAVE/3GPP/5GVideo/ReferenceSequences/MovingText2-4K-10bit/"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ash.akamaized.net/WAVE/3GPP/5GVideo/ReferenceSequences/" TargetMode="External"/><Relationship Id="rId24" Type="http://schemas.openxmlformats.org/officeDocument/2006/relationships/hyperlink" Target="http://dash.akamaized.net/WAVE/3GPP/5GVideo/ReferenceSequences/GraphicsMixTransitions-4K-8bit/" TargetMode="External"/><Relationship Id="rId32" Type="http://schemas.openxmlformats.org/officeDocument/2006/relationships/hyperlink" Target="http://dash.akamaized.net/WAVE/3GPP/5GVideo/ReferenceSequences/MovingText2-FullHD-8bit/" TargetMode="External"/><Relationship Id="rId37" Type="http://schemas.openxmlformats.org/officeDocument/2006/relationships/image" Target="media/image3.jpe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ash.akamaized.net/WAVE/3GPP/5GVideo/ReferenceSequences/Baolei-Balloon/" TargetMode="External"/><Relationship Id="rId23" Type="http://schemas.openxmlformats.org/officeDocument/2006/relationships/hyperlink" Target="http://dash.akamaized.net/WAVE/3GPP/5GVideo/ReferenceSequences/GraphicsMixTransitions-4K-10bit/" TargetMode="External"/><Relationship Id="rId28" Type="http://schemas.openxmlformats.org/officeDocument/2006/relationships/hyperlink" Target="http://dash.akamaized.net/WAVE/3GPP/5GVideo/ReferenceSequences/Jianling-Temple/" TargetMode="External"/><Relationship Id="rId36" Type="http://schemas.openxmlformats.org/officeDocument/2006/relationships/hyperlink" Target="http://dash.akamaized.net/WAVE/3GPP/5GVideo/ReferenceSequences/TextMixTransitions-FullHD-8bit/" TargetMode="External"/><Relationship Id="rId10" Type="http://schemas.openxmlformats.org/officeDocument/2006/relationships/endnotes" Target="endnotes.xml"/><Relationship Id="rId19" Type="http://schemas.openxmlformats.org/officeDocument/2006/relationships/hyperlink" Target="http://dash.akamaized.net/WAVE/3GPP/5GVideo/ReferenceSequences/GraphicsMixSimple-4K-10bit/" TargetMode="External"/><Relationship Id="rId31" Type="http://schemas.openxmlformats.org/officeDocument/2006/relationships/hyperlink" Target="http://dash.akamaized.net/WAVE/3GPP/5GVideo/ReferenceSequences/MovingText2-FullHD-10bit/"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ash.akamaized.net/WAVE/3GPP/5GVideo/ReferenceSequences/AOV/" TargetMode="External"/><Relationship Id="rId22" Type="http://schemas.openxmlformats.org/officeDocument/2006/relationships/hyperlink" Target="http://dash.akamaized.net/WAVE/3GPP/5GVideo/ReferenceSequences/GraphicsMixSimple-FullHD-8bit/" TargetMode="External"/><Relationship Id="rId27" Type="http://schemas.openxmlformats.org/officeDocument/2006/relationships/hyperlink" Target="http://dash.akamaized.net/WAVE/3GPP/5GVideo/ReferenceSequences/Jianling-Beach/" TargetMode="External"/><Relationship Id="rId30" Type="http://schemas.openxmlformats.org/officeDocument/2006/relationships/hyperlink" Target="http://dash.akamaized.net/WAVE/3GPP/5GVideo/ReferenceSequences/MovingText2-4K-8bit/" TargetMode="External"/><Relationship Id="rId35" Type="http://schemas.openxmlformats.org/officeDocument/2006/relationships/hyperlink" Target="http://dash.akamaized.net/WAVE/3GPP/5GVideo/ReferenceSequences/TextMixTransitions-FullHD-10bit/" TargetMode="External"/><Relationship Id="rId43"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8AC209AE-B8FF-4111-BD46-7989B22A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344</Words>
  <Characters>5346</Characters>
  <Application>Microsoft Office Word</Application>
  <DocSecurity>0</DocSecurity>
  <Lines>44</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2021-01-27T20:47:00Z</dcterms:created>
  <dcterms:modified xsi:type="dcterms:W3CDTF">2021-01-27T21:02:00Z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